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75F1BC" w14:textId="77777777" w:rsidR="00E47068" w:rsidRDefault="001C5533" w:rsidP="00C009D8">
      <w:pPr>
        <w:pStyle w:val="NoSpacing"/>
      </w:pPr>
      <w:r>
        <w:rPr>
          <w:u w:val="single"/>
        </w:rPr>
        <w:t>John HENSCHAWE</w:t>
      </w:r>
      <w:r>
        <w:t xml:space="preserve">      (d.1499)</w:t>
      </w:r>
    </w:p>
    <w:p w14:paraId="77C7AF28" w14:textId="54E101FF" w:rsidR="001C5533" w:rsidRDefault="001C5533" w:rsidP="00C009D8">
      <w:pPr>
        <w:pStyle w:val="NoSpacing"/>
      </w:pPr>
      <w:r>
        <w:t>of Cambridge University.</w:t>
      </w:r>
    </w:p>
    <w:p w14:paraId="571686A7" w14:textId="1638878B" w:rsidR="008B33B9" w:rsidRDefault="008B33B9" w:rsidP="00C009D8">
      <w:pPr>
        <w:pStyle w:val="NoSpacing"/>
      </w:pPr>
    </w:p>
    <w:p w14:paraId="11B48EEE" w14:textId="56DBF31D" w:rsidR="008B33B9" w:rsidRDefault="008B33B9" w:rsidP="00C009D8">
      <w:pPr>
        <w:pStyle w:val="NoSpacing"/>
      </w:pPr>
    </w:p>
    <w:p w14:paraId="5EA8B783" w14:textId="77777777" w:rsidR="008B33B9" w:rsidRDefault="008B33B9" w:rsidP="008B33B9">
      <w:pPr>
        <w:pStyle w:val="NoSpacing"/>
      </w:pPr>
      <w:r>
        <w:t>Dean of the chapel of Queen’s College; Rector of St.Botolph’s, Cambridge.</w:t>
      </w:r>
    </w:p>
    <w:p w14:paraId="3622C494" w14:textId="439C56ED" w:rsidR="008B33B9" w:rsidRDefault="008B33B9" w:rsidP="008B33B9">
      <w:pPr>
        <w:pStyle w:val="NoSpacing"/>
      </w:pPr>
      <w:r>
        <w:t>(www.quns.cam.ac.uk/Queens/Misc/Fellows/1448-1559.html)</w:t>
      </w:r>
    </w:p>
    <w:p w14:paraId="6EDC2A38" w14:textId="77777777" w:rsidR="008B33B9" w:rsidRDefault="008B33B9" w:rsidP="008B33B9"/>
    <w:p w14:paraId="41A5E8E1" w14:textId="7AF5D293" w:rsidR="001C5533" w:rsidRDefault="001C5533" w:rsidP="00C009D8">
      <w:pPr>
        <w:pStyle w:val="NoSpacing"/>
      </w:pPr>
      <w:r>
        <w:t xml:space="preserve">      </w:t>
      </w:r>
      <w:r w:rsidR="008B33B9">
        <w:t xml:space="preserve"> </w:t>
      </w:r>
      <w:r>
        <w:t xml:space="preserve">  1473-4</w:t>
      </w:r>
      <w:r>
        <w:tab/>
        <w:t>B.A.  (Alumni Cantab. vol.1 part 2 p.355)</w:t>
      </w:r>
    </w:p>
    <w:p w14:paraId="14E3E15F" w14:textId="77777777" w:rsidR="001C5533" w:rsidRDefault="001C5533" w:rsidP="00C009D8">
      <w:pPr>
        <w:pStyle w:val="NoSpacing"/>
      </w:pPr>
      <w:r>
        <w:t xml:space="preserve">         1477-8</w:t>
      </w:r>
      <w:r>
        <w:tab/>
        <w:t>M.A.   (ibid.)</w:t>
      </w:r>
    </w:p>
    <w:p w14:paraId="0549C6FE" w14:textId="77777777" w:rsidR="001C5533" w:rsidRDefault="001C5533" w:rsidP="00C009D8">
      <w:pPr>
        <w:pStyle w:val="NoSpacing"/>
      </w:pPr>
      <w:r>
        <w:t xml:space="preserve">         1483-4</w:t>
      </w:r>
      <w:r>
        <w:tab/>
        <w:t>B.D.    (ibid.)</w:t>
      </w:r>
    </w:p>
    <w:p w14:paraId="7A63AAB4" w14:textId="5BFFAF52" w:rsidR="001C5533" w:rsidRDefault="001C5533" w:rsidP="00C009D8">
      <w:pPr>
        <w:pStyle w:val="NoSpacing"/>
      </w:pPr>
      <w:r>
        <w:t xml:space="preserve">       1484-96</w:t>
      </w:r>
      <w:r>
        <w:tab/>
        <w:t>Fellow of Queen’s Hall.   (ibid.)</w:t>
      </w:r>
    </w:p>
    <w:p w14:paraId="5C98B094" w14:textId="77777777" w:rsidR="001C5533" w:rsidRDefault="001C5533" w:rsidP="00C009D8">
      <w:pPr>
        <w:pStyle w:val="NoSpacing"/>
      </w:pPr>
      <w:r>
        <w:tab/>
        <w:t>1495</w:t>
      </w:r>
      <w:r>
        <w:tab/>
        <w:t>Rector of St.Botolph, Cambridge.  (ibid.)</w:t>
      </w:r>
    </w:p>
    <w:p w14:paraId="68BAFAE6" w14:textId="77777777" w:rsidR="001C5533" w:rsidRDefault="001C5533" w:rsidP="00C009D8">
      <w:pPr>
        <w:pStyle w:val="NoSpacing"/>
      </w:pPr>
    </w:p>
    <w:p w14:paraId="6838414A" w14:textId="77777777" w:rsidR="001C5533" w:rsidRDefault="001C5533" w:rsidP="00C009D8">
      <w:pPr>
        <w:pStyle w:val="NoSpacing"/>
      </w:pPr>
    </w:p>
    <w:p w14:paraId="512D97C3" w14:textId="77777777" w:rsidR="001C5533" w:rsidRDefault="001C5533" w:rsidP="00C009D8">
      <w:pPr>
        <w:pStyle w:val="NoSpacing"/>
      </w:pPr>
    </w:p>
    <w:p w14:paraId="5D23F28C" w14:textId="5FBF8FF2" w:rsidR="001C5533" w:rsidRDefault="001C5533" w:rsidP="00C009D8">
      <w:pPr>
        <w:pStyle w:val="NoSpacing"/>
      </w:pPr>
      <w:r>
        <w:t>8 December 2014</w:t>
      </w:r>
    </w:p>
    <w:p w14:paraId="53022C8D" w14:textId="17655A47" w:rsidR="008B33B9" w:rsidRPr="001C5533" w:rsidRDefault="008B33B9" w:rsidP="00C009D8">
      <w:pPr>
        <w:pStyle w:val="NoSpacing"/>
      </w:pPr>
      <w:r>
        <w:t>22 July 2021</w:t>
      </w:r>
    </w:p>
    <w:sectPr w:rsidR="008B33B9" w:rsidRPr="001C553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65C403" w14:textId="77777777" w:rsidR="001C5533" w:rsidRDefault="001C5533" w:rsidP="00920DE3">
      <w:pPr>
        <w:spacing w:after="0" w:line="240" w:lineRule="auto"/>
      </w:pPr>
      <w:r>
        <w:separator/>
      </w:r>
    </w:p>
  </w:endnote>
  <w:endnote w:type="continuationSeparator" w:id="0">
    <w:p w14:paraId="583646AE" w14:textId="77777777" w:rsidR="001C5533" w:rsidRDefault="001C5533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FFF73A" w14:textId="77777777"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53D07A" w14:textId="77777777" w:rsidR="00C009D8" w:rsidRPr="00C009D8" w:rsidRDefault="00C009D8">
    <w:pPr>
      <w:pStyle w:val="Footer"/>
    </w:pPr>
    <w:r>
      <w:t>Copyright I.S.Rogers 9 August 2013</w:t>
    </w:r>
  </w:p>
  <w:p w14:paraId="3971B36F" w14:textId="77777777"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238E84" w14:textId="77777777"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1CD57A" w14:textId="77777777" w:rsidR="001C5533" w:rsidRDefault="001C5533" w:rsidP="00920DE3">
      <w:pPr>
        <w:spacing w:after="0" w:line="240" w:lineRule="auto"/>
      </w:pPr>
      <w:r>
        <w:separator/>
      </w:r>
    </w:p>
  </w:footnote>
  <w:footnote w:type="continuationSeparator" w:id="0">
    <w:p w14:paraId="1E5B2D2E" w14:textId="77777777" w:rsidR="001C5533" w:rsidRDefault="001C5533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919D8A" w14:textId="77777777"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B31D20" w14:textId="77777777"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E5BC34" w14:textId="77777777"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C5533"/>
    <w:rsid w:val="00120749"/>
    <w:rsid w:val="001C5533"/>
    <w:rsid w:val="00624CAE"/>
    <w:rsid w:val="008B33B9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EB824C"/>
  <w15:docId w15:val="{009E0546-F049-4CE6-967D-9B4DC88D8A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Book.dotx</Template>
  <TotalTime>4</TotalTime>
  <Pages>1</Pages>
  <Words>65</Words>
  <Characters>372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Ian Rogers</cp:lastModifiedBy>
  <cp:revision>2</cp:revision>
  <dcterms:created xsi:type="dcterms:W3CDTF">2014-12-08T22:25:00Z</dcterms:created>
  <dcterms:modified xsi:type="dcterms:W3CDTF">2021-07-22T08:39:00Z</dcterms:modified>
</cp:coreProperties>
</file>